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1CA7" w:rsidRDefault="00CD1CA7" w:rsidP="00CD1C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Isabell FERNANDES</w:t>
      </w:r>
      <w:r>
        <w:rPr>
          <w:rFonts w:ascii="Times New Roman" w:hAnsi="Times New Roman" w:cs="Times New Roman"/>
          <w:sz w:val="24"/>
          <w:szCs w:val="24"/>
        </w:rPr>
        <w:t xml:space="preserve">      (fl.1484)</w:t>
      </w:r>
    </w:p>
    <w:p w:rsidR="00CD1CA7" w:rsidRDefault="00CD1CA7" w:rsidP="00CD1C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St.Olaf, Southwark, Surrey.</w:t>
      </w:r>
    </w:p>
    <w:p w:rsidR="00CD1CA7" w:rsidRDefault="00CD1CA7" w:rsidP="00CD1C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1CA7" w:rsidRDefault="00CD1CA7" w:rsidP="00CD1C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1CA7" w:rsidRDefault="00CD1CA7" w:rsidP="00CD1C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John(q.v.).  (Logge vol.I pp.272-4)</w:t>
      </w:r>
    </w:p>
    <w:p w:rsidR="00CD1CA7" w:rsidRDefault="00CD1CA7" w:rsidP="00CD1C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1CA7" w:rsidRDefault="00CD1CA7" w:rsidP="00CD1C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1CA7" w:rsidRDefault="00CD1CA7" w:rsidP="00CD1C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Feb.1484</w:t>
      </w:r>
      <w:r>
        <w:rPr>
          <w:rFonts w:ascii="Times New Roman" w:hAnsi="Times New Roman" w:cs="Times New Roman"/>
          <w:sz w:val="24"/>
          <w:szCs w:val="24"/>
        </w:rPr>
        <w:tab/>
        <w:t>John made her an executor of his Will, in which he bequeathed her the</w:t>
      </w:r>
    </w:p>
    <w:p w:rsidR="00CD1CA7" w:rsidRDefault="00CD1CA7" w:rsidP="00CD1C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residue of her estate.    (ibid.)</w:t>
      </w:r>
    </w:p>
    <w:p w:rsidR="00CD1CA7" w:rsidRDefault="00CD1CA7" w:rsidP="00CD1C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1CA7" w:rsidRDefault="00CD1CA7" w:rsidP="00CD1C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1CA7" w:rsidRDefault="00CD1CA7" w:rsidP="00CD1C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1CA7" w:rsidRDefault="00CD1CA7" w:rsidP="00564E3C">
      <w:pPr>
        <w:spacing w:after="0" w:line="240" w:lineRule="auto"/>
      </w:pPr>
      <w:r>
        <w:separator/>
      </w:r>
    </w:p>
  </w:endnote>
  <w:endnote w:type="continuationSeparator" w:id="0">
    <w:p w:rsidR="00CD1CA7" w:rsidRDefault="00CD1CA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D1CA7">
      <w:rPr>
        <w:rFonts w:ascii="Times New Roman" w:hAnsi="Times New Roman" w:cs="Times New Roman"/>
        <w:noProof/>
        <w:sz w:val="24"/>
        <w:szCs w:val="24"/>
      </w:rPr>
      <w:t>13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1CA7" w:rsidRDefault="00CD1CA7" w:rsidP="00564E3C">
      <w:pPr>
        <w:spacing w:after="0" w:line="240" w:lineRule="auto"/>
      </w:pPr>
      <w:r>
        <w:separator/>
      </w:r>
    </w:p>
  </w:footnote>
  <w:footnote w:type="continuationSeparator" w:id="0">
    <w:p w:rsidR="00CD1CA7" w:rsidRDefault="00CD1CA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CA7"/>
    <w:rsid w:val="00372DC6"/>
    <w:rsid w:val="00564E3C"/>
    <w:rsid w:val="0064591D"/>
    <w:rsid w:val="00CD1CA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E5DE26-44EC-4925-8660-3F6BA3C12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2015-10-13T13:13:00Z</dcterms:created>
  <dcterms:modified xsi:type="dcterms:W3CDTF">2015-10-13T13:16:00Z</dcterms:modified>
</cp:coreProperties>
</file>